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7105F" w14:textId="77777777" w:rsidR="00970BFB" w:rsidRPr="000B0151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  <w:cs/>
        </w:rPr>
      </w:pPr>
    </w:p>
    <w:p w14:paraId="2BBBB918" w14:textId="77777777" w:rsidR="00970BFB" w:rsidRPr="000B0151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</w:rPr>
      </w:pPr>
    </w:p>
    <w:p w14:paraId="5BB8AA7B" w14:textId="77777777" w:rsidR="00970BFB" w:rsidRPr="000B0151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</w:rPr>
      </w:pPr>
    </w:p>
    <w:p w14:paraId="56710594" w14:textId="77777777" w:rsidR="00970BFB" w:rsidRPr="000B0151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</w:rPr>
      </w:pPr>
    </w:p>
    <w:p w14:paraId="48EFD0E3" w14:textId="77777777" w:rsidR="00970BFB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  <w:lang w:val="en-US"/>
        </w:rPr>
      </w:pPr>
    </w:p>
    <w:p w14:paraId="332D714D" w14:textId="77777777" w:rsidR="00970BFB" w:rsidRPr="00970BFB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  <w:lang w:val="en-US"/>
        </w:rPr>
      </w:pPr>
    </w:p>
    <w:p w14:paraId="716072D5" w14:textId="77777777" w:rsidR="00970BFB" w:rsidRPr="000B0151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</w:rPr>
      </w:pPr>
    </w:p>
    <w:p w14:paraId="1C2249BF" w14:textId="77777777" w:rsidR="00970BFB" w:rsidRPr="000B0151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</w:rPr>
      </w:pPr>
    </w:p>
    <w:p w14:paraId="6A73DB4F" w14:textId="77777777" w:rsidR="00970BFB" w:rsidRPr="000B0151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</w:rPr>
      </w:pPr>
    </w:p>
    <w:p w14:paraId="79B14501" w14:textId="77777777" w:rsidR="00970BFB" w:rsidRPr="000B0151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</w:rPr>
      </w:pPr>
    </w:p>
    <w:p w14:paraId="20B1395E" w14:textId="77777777" w:rsidR="00970BFB" w:rsidRPr="000B0151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</w:rPr>
      </w:pPr>
    </w:p>
    <w:p w14:paraId="49F28452" w14:textId="77777777" w:rsidR="00970BFB" w:rsidRPr="000B0151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</w:rPr>
      </w:pPr>
    </w:p>
    <w:p w14:paraId="77CB07F7" w14:textId="77777777" w:rsidR="00970BFB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  <w:lang w:val="en-US"/>
        </w:rPr>
      </w:pPr>
    </w:p>
    <w:p w14:paraId="42FD8830" w14:textId="77777777" w:rsidR="00970BFB" w:rsidRPr="00970BFB" w:rsidRDefault="00970BFB" w:rsidP="00970BFB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  <w:lang w:val="en-US"/>
        </w:rPr>
      </w:pPr>
    </w:p>
    <w:p w14:paraId="135E8437" w14:textId="3B276027" w:rsidR="00D659A9" w:rsidRPr="00970BFB" w:rsidRDefault="00D826C1" w:rsidP="00D826C1">
      <w:pPr>
        <w:tabs>
          <w:tab w:val="left" w:pos="864"/>
        </w:tabs>
        <w:jc w:val="center"/>
        <w:rPr>
          <w:rFonts w:cs="AngsanaUPC"/>
          <w:b/>
          <w:bCs/>
          <w:sz w:val="36"/>
          <w:szCs w:val="36"/>
          <w:lang w:val="en-US"/>
        </w:rPr>
      </w:pPr>
      <w:r w:rsidRPr="00D826C1">
        <w:rPr>
          <w:rFonts w:cs="AngsanaUPC"/>
          <w:b/>
          <w:bCs/>
          <w:sz w:val="36"/>
          <w:szCs w:val="36"/>
        </w:rPr>
        <w:t>APPENDICES</w:t>
      </w:r>
    </w:p>
    <w:sectPr w:rsidR="00D659A9" w:rsidRPr="00970BFB" w:rsidSect="00A421D1">
      <w:headerReference w:type="even" r:id="rId6"/>
      <w:headerReference w:type="default" r:id="rId7"/>
      <w:footerReference w:type="even" r:id="rId8"/>
      <w:footerReference w:type="default" r:id="rId9"/>
      <w:pgSz w:w="11906" w:h="16838" w:code="9"/>
      <w:pgMar w:top="2160" w:right="1440" w:bottom="1440" w:left="2160" w:header="1080" w:footer="706" w:gutter="0"/>
      <w:pgNumType w:start="1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57119" w14:textId="77777777" w:rsidR="00796B30" w:rsidRDefault="00796B30">
      <w:r>
        <w:separator/>
      </w:r>
    </w:p>
  </w:endnote>
  <w:endnote w:type="continuationSeparator" w:id="0">
    <w:p w14:paraId="6ACBB266" w14:textId="77777777" w:rsidR="00796B30" w:rsidRDefault="00796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EE0CF" w14:textId="77777777" w:rsidR="00F73B45" w:rsidRDefault="00F73B45" w:rsidP="006B64E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E32017" w14:textId="77777777" w:rsidR="00F73B45" w:rsidRDefault="00F73B45" w:rsidP="00A421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898E2" w14:textId="77777777" w:rsidR="00F73B45" w:rsidRDefault="00F73B45" w:rsidP="00A421D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872D2" w14:textId="77777777" w:rsidR="00796B30" w:rsidRDefault="00796B30">
      <w:r>
        <w:separator/>
      </w:r>
    </w:p>
  </w:footnote>
  <w:footnote w:type="continuationSeparator" w:id="0">
    <w:p w14:paraId="2674BAB6" w14:textId="77777777" w:rsidR="00796B30" w:rsidRDefault="00796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C4571" w14:textId="77777777" w:rsidR="00F73B45" w:rsidRDefault="00F73B45" w:rsidP="00BC4B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E60C2E3" w14:textId="77777777" w:rsidR="00F73B45" w:rsidRDefault="00F73B45" w:rsidP="005B6EB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7F875" w14:textId="77777777" w:rsidR="00F73B45" w:rsidRPr="005B6EBA" w:rsidRDefault="00F73B45" w:rsidP="005B6EBA">
    <w:pPr>
      <w:pStyle w:val="Header"/>
      <w:framePr w:w="376" w:wrap="around" w:vAnchor="text" w:hAnchor="page" w:x="10081" w:y="1"/>
      <w:jc w:val="right"/>
      <w:rPr>
        <w:rStyle w:val="PageNumber"/>
        <w:rFonts w:ascii="Angsana New" w:hAnsi="Angsana New"/>
        <w:sz w:val="32"/>
        <w:szCs w:val="32"/>
      </w:rPr>
    </w:pPr>
    <w:r w:rsidRPr="005B6EBA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B6EB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B6EBA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970BFB">
      <w:rPr>
        <w:rStyle w:val="PageNumber"/>
        <w:rFonts w:ascii="Angsana New" w:hAnsi="Angsana New"/>
        <w:noProof/>
        <w:sz w:val="32"/>
        <w:szCs w:val="32"/>
        <w:cs/>
      </w:rPr>
      <w:t>17</w:t>
    </w:r>
    <w:r w:rsidRPr="005B6EBA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2AB36ECE" w14:textId="77777777" w:rsidR="00F73B45" w:rsidRDefault="00F73B45" w:rsidP="005B6EBA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150"/>
    <w:rsid w:val="00002BEF"/>
    <w:rsid w:val="0002308C"/>
    <w:rsid w:val="00025B8D"/>
    <w:rsid w:val="0004712F"/>
    <w:rsid w:val="00055CFF"/>
    <w:rsid w:val="001E1464"/>
    <w:rsid w:val="0024502F"/>
    <w:rsid w:val="002E0842"/>
    <w:rsid w:val="0036760B"/>
    <w:rsid w:val="003C14AD"/>
    <w:rsid w:val="003D1087"/>
    <w:rsid w:val="00457C4F"/>
    <w:rsid w:val="00470E30"/>
    <w:rsid w:val="004D1FA6"/>
    <w:rsid w:val="004E27DD"/>
    <w:rsid w:val="005314A5"/>
    <w:rsid w:val="005B6EBA"/>
    <w:rsid w:val="005B70B7"/>
    <w:rsid w:val="006347BA"/>
    <w:rsid w:val="006A19F3"/>
    <w:rsid w:val="006B2618"/>
    <w:rsid w:val="006B64E3"/>
    <w:rsid w:val="006E1ED1"/>
    <w:rsid w:val="00702122"/>
    <w:rsid w:val="00711BA7"/>
    <w:rsid w:val="00796B30"/>
    <w:rsid w:val="007F3E73"/>
    <w:rsid w:val="00970BFB"/>
    <w:rsid w:val="00A421D1"/>
    <w:rsid w:val="00AE07D0"/>
    <w:rsid w:val="00B67150"/>
    <w:rsid w:val="00B9684F"/>
    <w:rsid w:val="00BC4BD5"/>
    <w:rsid w:val="00BF4BCF"/>
    <w:rsid w:val="00D61AC1"/>
    <w:rsid w:val="00D659A9"/>
    <w:rsid w:val="00D826C1"/>
    <w:rsid w:val="00D97250"/>
    <w:rsid w:val="00E3593D"/>
    <w:rsid w:val="00F23568"/>
    <w:rsid w:val="00F4423A"/>
    <w:rsid w:val="00F73B45"/>
    <w:rsid w:val="00FF560F"/>
    <w:rsid w:val="00FF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F4506F"/>
  <w15:chartTrackingRefBased/>
  <w15:docId w15:val="{C6EF5930-8EFC-924A-A031-4B266A5E0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qFormat/>
    <w:rsid w:val="005B6EBA"/>
    <w:pPr>
      <w:keepNext/>
      <w:outlineLvl w:val="1"/>
    </w:pPr>
    <w:rPr>
      <w:rFonts w:ascii="Angsana New" w:eastAsia="Cordia New" w:hAnsi="Angsana New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5B6EBA"/>
    <w:rPr>
      <w:b/>
      <w:bCs/>
      <w:lang w:bidi="th-TH"/>
    </w:rPr>
  </w:style>
  <w:style w:type="paragraph" w:styleId="BodyText2">
    <w:name w:val="Body Text 2"/>
    <w:basedOn w:val="Normal"/>
    <w:rsid w:val="005B6EBA"/>
    <w:pPr>
      <w:spacing w:after="120" w:line="480" w:lineRule="auto"/>
    </w:pPr>
    <w:rPr>
      <w:rFonts w:ascii="Angsana New" w:eastAsia="Cordia New" w:hAnsi="Angsana New"/>
      <w:sz w:val="32"/>
      <w:szCs w:val="32"/>
      <w:lang w:val="en-US" w:eastAsia="en-US"/>
    </w:rPr>
  </w:style>
  <w:style w:type="paragraph" w:styleId="Header">
    <w:name w:val="header"/>
    <w:basedOn w:val="Normal"/>
    <w:rsid w:val="005B6EB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B6EBA"/>
  </w:style>
  <w:style w:type="paragraph" w:styleId="Footer">
    <w:name w:val="footer"/>
    <w:basedOn w:val="Normal"/>
    <w:rsid w:val="005B6EBA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3D1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C14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11----------------------------------------------------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T11----------------------------------------------------.dot</Template>
  <TotalTime>1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บรรณานุกรม</vt:lpstr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บรรณานุกรม</dc:title>
  <dc:subject/>
  <dc:creator>kwanjai</dc:creator>
  <cp:keywords/>
  <dc:description/>
  <cp:lastModifiedBy>ขวัญฤทัย ครองยุติ</cp:lastModifiedBy>
  <cp:revision>2</cp:revision>
  <cp:lastPrinted>2011-01-06T06:36:00Z</cp:lastPrinted>
  <dcterms:created xsi:type="dcterms:W3CDTF">2025-11-13T03:00:00Z</dcterms:created>
  <dcterms:modified xsi:type="dcterms:W3CDTF">2025-12-01T02:45:00Z</dcterms:modified>
</cp:coreProperties>
</file>